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106BCD" w:rsidRPr="001947FC" w:rsidTr="00B77A03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106BCD" w:rsidRPr="000953AF" w:rsidRDefault="00106BCD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953AF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0953AF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106BCD" w:rsidRPr="000953AF" w:rsidRDefault="00106BCD" w:rsidP="003C24E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0953AF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106BCD" w:rsidRPr="000953AF" w:rsidRDefault="00106BCD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953AF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106BCD" w:rsidRPr="000953AF" w:rsidRDefault="00106BCD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106BCD" w:rsidRPr="000953AF" w:rsidRDefault="00106BCD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53AF">
              <w:rPr>
                <w:rFonts w:ascii="Times New Roman" w:hAnsi="Times New Roman"/>
                <w:b/>
                <w:sz w:val="20"/>
                <w:szCs w:val="20"/>
              </w:rPr>
              <w:t>ГЛАВА</w:t>
            </w:r>
          </w:p>
          <w:p w:rsidR="00106BCD" w:rsidRPr="000953AF" w:rsidRDefault="00106BCD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53AF">
              <w:rPr>
                <w:rFonts w:ascii="Times New Roman" w:hAnsi="Times New Roman"/>
                <w:b/>
                <w:sz w:val="20"/>
                <w:szCs w:val="20"/>
              </w:rPr>
              <w:t>АДМИНИСТРАЦИИ</w:t>
            </w:r>
          </w:p>
          <w:p w:rsidR="00106BCD" w:rsidRPr="000953AF" w:rsidRDefault="00106BCD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3AF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106BCD" w:rsidRPr="000953AF" w:rsidRDefault="00106BCD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Pr="000953AF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Pr="000953A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0953AF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Pr="000953AF">
              <w:rPr>
                <w:rFonts w:ascii="Times New Roman" w:hAnsi="Times New Roman"/>
                <w:sz w:val="18"/>
                <w:szCs w:val="18"/>
              </w:rPr>
              <w:t>@</w:t>
            </w:r>
            <w:r w:rsidRPr="000953AF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Pr="000953AF">
              <w:rPr>
                <w:rFonts w:ascii="Times New Roman" w:hAnsi="Times New Roman"/>
                <w:sz w:val="18"/>
                <w:szCs w:val="18"/>
              </w:rPr>
              <w:t>86.</w:t>
            </w:r>
            <w:r w:rsidRPr="000953AF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106BCD" w:rsidRPr="000953AF" w:rsidRDefault="00106BCD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3AF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106BCD" w:rsidRPr="000953AF" w:rsidRDefault="00106BCD" w:rsidP="003C24E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106BCD" w:rsidRPr="000953AF" w:rsidRDefault="00106BCD" w:rsidP="003C24E4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0953AF">
              <w:rPr>
                <w:rFonts w:ascii="Times New Roman" w:hAnsi="Times New Roman"/>
                <w:sz w:val="14"/>
              </w:rPr>
              <w:t>______27.03.2013___________ № _________9-1709</w:t>
            </w:r>
            <w:bookmarkStart w:id="0" w:name="_GoBack"/>
            <w:bookmarkEnd w:id="0"/>
            <w:r w:rsidRPr="000953AF">
              <w:rPr>
                <w:rFonts w:ascii="Times New Roman" w:hAnsi="Times New Roman"/>
                <w:sz w:val="14"/>
              </w:rPr>
              <w:t>________</w:t>
            </w:r>
          </w:p>
          <w:p w:rsidR="00106BCD" w:rsidRPr="000953AF" w:rsidRDefault="00106BCD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106BCD" w:rsidRPr="000953AF" w:rsidRDefault="00106BCD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0953AF">
              <w:rPr>
                <w:rFonts w:ascii="Times New Roman" w:hAnsi="Times New Roman"/>
                <w:sz w:val="14"/>
              </w:rPr>
              <w:t>на № ______________________ от ______________________</w:t>
            </w:r>
          </w:p>
          <w:p w:rsidR="00106BCD" w:rsidRPr="000953AF" w:rsidRDefault="00106BCD" w:rsidP="0061320E">
            <w:pPr>
              <w:pStyle w:val="Heading5"/>
              <w:numPr>
                <w:ilvl w:val="0"/>
                <w:numId w:val="0"/>
              </w:numPr>
              <w:rPr>
                <w:sz w:val="18"/>
              </w:rPr>
            </w:pPr>
            <w:r w:rsidRPr="000953AF">
              <w:rPr>
                <w:sz w:val="18"/>
              </w:rPr>
              <w:t>__</w:t>
            </w: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  <w:r w:rsidRPr="000953AF">
              <w:rPr>
                <w:lang w:val="en-US" w:eastAsia="ru-RU"/>
              </w:rPr>
              <w:t>k</w:t>
            </w: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0953AF" w:rsidRDefault="00106BCD" w:rsidP="00E40843">
            <w:pPr>
              <w:rPr>
                <w:lang w:eastAsia="ru-RU"/>
              </w:rPr>
            </w:pPr>
          </w:p>
          <w:p w:rsidR="00106BCD" w:rsidRPr="003C4B13" w:rsidRDefault="00106BCD" w:rsidP="00E40843">
            <w:pPr>
              <w:rPr>
                <w:lang w:eastAsia="ru-RU"/>
              </w:rPr>
            </w:pPr>
          </w:p>
        </w:tc>
      </w:tr>
    </w:tbl>
    <w:p w:rsidR="00106BCD" w:rsidRPr="003C4B13" w:rsidRDefault="00106BCD">
      <w:r w:rsidRPr="003C4B13">
        <w:tab/>
      </w:r>
    </w:p>
    <w:p w:rsidR="00106BCD" w:rsidRPr="003C4B13" w:rsidRDefault="00106BCD" w:rsidP="00387A51"/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106BCD" w:rsidRPr="001947FC" w:rsidTr="00B77A03">
        <w:trPr>
          <w:cantSplit/>
          <w:trHeight w:hRule="exact" w:val="2835"/>
        </w:trPr>
        <w:tc>
          <w:tcPr>
            <w:tcW w:w="4820" w:type="dxa"/>
          </w:tcPr>
          <w:p w:rsidR="00106BCD" w:rsidRPr="00F97846" w:rsidRDefault="00106BCD" w:rsidP="001C3D24">
            <w:pPr>
              <w:rPr>
                <w:rFonts w:ascii="Times New Roman" w:hAnsi="Times New Roman"/>
                <w:sz w:val="26"/>
                <w:szCs w:val="26"/>
              </w:rPr>
            </w:pPr>
            <w:r w:rsidRPr="00F97846">
              <w:rPr>
                <w:rFonts w:ascii="Times New Roman" w:hAnsi="Times New Roman"/>
                <w:sz w:val="26"/>
                <w:szCs w:val="26"/>
              </w:rPr>
              <w:t xml:space="preserve">Главе города </w:t>
            </w:r>
          </w:p>
          <w:p w:rsidR="00106BCD" w:rsidRPr="00F97846" w:rsidRDefault="00106BCD" w:rsidP="001C3D24">
            <w:pPr>
              <w:rPr>
                <w:rFonts w:ascii="Times New Roman" w:hAnsi="Times New Roman"/>
                <w:sz w:val="26"/>
                <w:szCs w:val="26"/>
              </w:rPr>
            </w:pPr>
            <w:r w:rsidRPr="00F97846">
              <w:rPr>
                <w:rFonts w:ascii="Times New Roman" w:hAnsi="Times New Roman"/>
                <w:sz w:val="26"/>
                <w:szCs w:val="26"/>
              </w:rPr>
              <w:t>И.П. Тарасовой</w:t>
            </w:r>
          </w:p>
          <w:p w:rsidR="00106BCD" w:rsidRPr="00F97846" w:rsidRDefault="00106BCD" w:rsidP="001C3D24">
            <w:pPr>
              <w:rPr>
                <w:sz w:val="26"/>
                <w:szCs w:val="26"/>
              </w:rPr>
            </w:pPr>
          </w:p>
          <w:p w:rsidR="00106BCD" w:rsidRPr="00F97846" w:rsidRDefault="00106BCD" w:rsidP="001C3D24">
            <w:pPr>
              <w:rPr>
                <w:sz w:val="26"/>
                <w:szCs w:val="26"/>
              </w:rPr>
            </w:pPr>
          </w:p>
          <w:p w:rsidR="00106BCD" w:rsidRPr="00F97846" w:rsidRDefault="00106BCD" w:rsidP="001C3D24">
            <w:pPr>
              <w:rPr>
                <w:sz w:val="26"/>
                <w:szCs w:val="26"/>
              </w:rPr>
            </w:pPr>
          </w:p>
          <w:p w:rsidR="00106BCD" w:rsidRPr="00F97846" w:rsidRDefault="00106BCD" w:rsidP="001C3D24">
            <w:pPr>
              <w:rPr>
                <w:sz w:val="26"/>
                <w:szCs w:val="26"/>
              </w:rPr>
            </w:pPr>
          </w:p>
        </w:tc>
      </w:tr>
    </w:tbl>
    <w:p w:rsidR="00106BCD" w:rsidRPr="003C4B13" w:rsidRDefault="00106BCD" w:rsidP="00387A51"/>
    <w:p w:rsidR="00106BCD" w:rsidRPr="003C4B13" w:rsidRDefault="00106BCD" w:rsidP="00387A51"/>
    <w:tbl>
      <w:tblPr>
        <w:tblpPr w:leftFromText="181" w:rightFromText="181" w:vertAnchor="text" w:horzAnchor="page" w:tblpX="1815" w:tblpY="9748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106BCD" w:rsidRPr="001947FC" w:rsidTr="00B77A03">
        <w:trPr>
          <w:trHeight w:val="1121"/>
        </w:trPr>
        <w:tc>
          <w:tcPr>
            <w:tcW w:w="9639" w:type="dxa"/>
          </w:tcPr>
          <w:p w:rsidR="00106BCD" w:rsidRPr="003C4B13" w:rsidRDefault="00106BCD" w:rsidP="001947FC">
            <w:pPr>
              <w:tabs>
                <w:tab w:val="left" w:pos="3615"/>
              </w:tabs>
              <w:spacing w:after="0" w:line="240" w:lineRule="auto"/>
            </w:pPr>
          </w:p>
        </w:tc>
      </w:tr>
      <w:tr w:rsidR="00106BCD" w:rsidRPr="001947FC" w:rsidTr="00B77A03">
        <w:trPr>
          <w:trHeight w:val="1704"/>
        </w:trPr>
        <w:tc>
          <w:tcPr>
            <w:tcW w:w="9639" w:type="dxa"/>
          </w:tcPr>
          <w:p w:rsidR="00106BCD" w:rsidRPr="00CA3B11" w:rsidRDefault="00106BCD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6BCD" w:rsidRPr="00CA3B11" w:rsidRDefault="00106BCD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6BCD" w:rsidRPr="00CA3B11" w:rsidRDefault="00106BCD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6BCD" w:rsidRPr="00CA3B11" w:rsidRDefault="00106BCD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6BCD" w:rsidRPr="00CA3B11" w:rsidRDefault="00106BCD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6BCD" w:rsidRPr="00CA3B11" w:rsidRDefault="00106BCD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3B11">
              <w:rPr>
                <w:rFonts w:ascii="Times New Roman" w:hAnsi="Times New Roman"/>
                <w:sz w:val="20"/>
                <w:szCs w:val="20"/>
              </w:rPr>
              <w:t>Т.К. Пацей</w:t>
            </w:r>
          </w:p>
          <w:p w:rsidR="00106BCD" w:rsidRPr="00CA3B11" w:rsidRDefault="00106BCD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3B11">
              <w:rPr>
                <w:rFonts w:ascii="Times New Roman" w:hAnsi="Times New Roman"/>
                <w:sz w:val="20"/>
                <w:szCs w:val="20"/>
              </w:rPr>
              <w:t>46-55-63</w:t>
            </w:r>
          </w:p>
        </w:tc>
      </w:tr>
    </w:tbl>
    <w:p w:rsidR="00106BCD" w:rsidRPr="003C4B13" w:rsidRDefault="00106BCD" w:rsidP="00387A51"/>
    <w:p w:rsidR="00106BCD" w:rsidRPr="003C4B13" w:rsidRDefault="00106BCD" w:rsidP="00387A51"/>
    <w:p w:rsidR="00106BCD" w:rsidRPr="003C4B13" w:rsidRDefault="00106BCD" w:rsidP="00387A51"/>
    <w:p w:rsidR="00106BCD" w:rsidRPr="003C4B13" w:rsidRDefault="00106BCD" w:rsidP="00387A51">
      <w:pPr>
        <w:tabs>
          <w:tab w:val="left" w:pos="3615"/>
        </w:tabs>
      </w:pPr>
    </w:p>
    <w:p w:rsidR="00106BCD" w:rsidRDefault="00106BCD" w:rsidP="00381119">
      <w:pPr>
        <w:tabs>
          <w:tab w:val="left" w:pos="361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06BCD" w:rsidRPr="00F97846" w:rsidRDefault="00106BCD" w:rsidP="00381119">
      <w:pPr>
        <w:tabs>
          <w:tab w:val="left" w:pos="3615"/>
        </w:tabs>
        <w:jc w:val="center"/>
        <w:rPr>
          <w:rFonts w:ascii="Times New Roman" w:hAnsi="Times New Roman"/>
          <w:sz w:val="26"/>
          <w:szCs w:val="26"/>
        </w:rPr>
      </w:pPr>
      <w:r w:rsidRPr="00F97846">
        <w:rPr>
          <w:rFonts w:ascii="Times New Roman" w:hAnsi="Times New Roman"/>
          <w:sz w:val="26"/>
          <w:szCs w:val="26"/>
        </w:rPr>
        <w:t>Уважаемая Инна Петровна!</w:t>
      </w:r>
    </w:p>
    <w:p w:rsidR="00106BCD" w:rsidRDefault="00106BCD" w:rsidP="0061320E">
      <w:pPr>
        <w:rPr>
          <w:sz w:val="20"/>
        </w:rPr>
      </w:pPr>
    </w:p>
    <w:p w:rsidR="00106BCD" w:rsidRPr="00F97846" w:rsidRDefault="00106BCD" w:rsidP="00F97846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8A20C8">
        <w:rPr>
          <w:rFonts w:ascii="Times New Roman" w:hAnsi="Times New Roman"/>
          <w:sz w:val="26"/>
          <w:szCs w:val="26"/>
        </w:rPr>
        <w:t>В соответствии с распоряжением администрации города  от 20.12.2010 №2725-ра «Об утверждении положения о порядке организации исполнения проектов по реализации «Программы социально-экономического развития муниципального образования городской округ город Пыть-Ях на 2010-2015 годы» (с изм. от 28.04.2012 №974-ра),</w:t>
      </w:r>
      <w:r>
        <w:rPr>
          <w:rFonts w:ascii="Times New Roman" w:hAnsi="Times New Roman"/>
          <w:sz w:val="26"/>
          <w:szCs w:val="26"/>
        </w:rPr>
        <w:t xml:space="preserve"> а</w:t>
      </w:r>
      <w:r w:rsidRPr="00F97846">
        <w:rPr>
          <w:rFonts w:ascii="Times New Roman" w:hAnsi="Times New Roman"/>
          <w:sz w:val="26"/>
          <w:szCs w:val="26"/>
        </w:rPr>
        <w:t xml:space="preserve">дминистрация </w:t>
      </w:r>
      <w:r>
        <w:rPr>
          <w:rFonts w:ascii="Times New Roman" w:hAnsi="Times New Roman"/>
          <w:sz w:val="26"/>
          <w:szCs w:val="26"/>
        </w:rPr>
        <w:t>города</w:t>
      </w:r>
      <w:r w:rsidRPr="00F97846">
        <w:rPr>
          <w:rFonts w:ascii="Times New Roman" w:hAnsi="Times New Roman"/>
          <w:sz w:val="26"/>
          <w:szCs w:val="26"/>
        </w:rPr>
        <w:t xml:space="preserve"> направляет в Ваш адрес отчет о ходе реализации «Программы социально-экономического развития муниципального образования городской округ город Пыть-Ях на 2010-2015 годы» в 2012 году.</w:t>
      </w:r>
    </w:p>
    <w:p w:rsidR="00106BCD" w:rsidRDefault="00106BCD" w:rsidP="00F97846">
      <w:pPr>
        <w:jc w:val="both"/>
        <w:rPr>
          <w:sz w:val="26"/>
          <w:szCs w:val="26"/>
        </w:rPr>
      </w:pPr>
    </w:p>
    <w:p w:rsidR="00106BCD" w:rsidRDefault="00106BCD" w:rsidP="00F97846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F97846">
        <w:rPr>
          <w:rFonts w:ascii="Times New Roman" w:hAnsi="Times New Roman"/>
          <w:sz w:val="26"/>
          <w:szCs w:val="26"/>
        </w:rPr>
        <w:t xml:space="preserve">Приложение на </w:t>
      </w:r>
      <w:r>
        <w:rPr>
          <w:rFonts w:ascii="Times New Roman" w:hAnsi="Times New Roman"/>
          <w:sz w:val="26"/>
          <w:szCs w:val="26"/>
        </w:rPr>
        <w:t xml:space="preserve"> 34 </w:t>
      </w:r>
      <w:r w:rsidRPr="00F97846">
        <w:rPr>
          <w:rFonts w:ascii="Times New Roman" w:hAnsi="Times New Roman"/>
          <w:sz w:val="26"/>
          <w:szCs w:val="26"/>
        </w:rPr>
        <w:t xml:space="preserve"> л</w:t>
      </w:r>
      <w:r>
        <w:rPr>
          <w:rFonts w:ascii="Times New Roman" w:hAnsi="Times New Roman"/>
          <w:sz w:val="26"/>
          <w:szCs w:val="26"/>
        </w:rPr>
        <w:t>. на бумажном и электронном носителях.</w:t>
      </w:r>
    </w:p>
    <w:p w:rsidR="00106BCD" w:rsidRDefault="00106BCD" w:rsidP="00F97846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106BCD" w:rsidRDefault="00106BCD" w:rsidP="008A20C8">
      <w:pPr>
        <w:ind w:firstLine="708"/>
        <w:jc w:val="both"/>
        <w:rPr>
          <w:sz w:val="20"/>
        </w:rPr>
      </w:pPr>
      <w:r>
        <w:rPr>
          <w:rFonts w:ascii="Times New Roman" w:hAnsi="Times New Roman"/>
          <w:sz w:val="26"/>
          <w:szCs w:val="26"/>
        </w:rPr>
        <w:t xml:space="preserve">С уважением, </w:t>
      </w:r>
    </w:p>
    <w:p w:rsidR="00106BCD" w:rsidRDefault="00106BCD" w:rsidP="0061320E">
      <w:pPr>
        <w:rPr>
          <w:sz w:val="20"/>
        </w:rPr>
      </w:pPr>
    </w:p>
    <w:p w:rsidR="00106BCD" w:rsidRPr="00F97846" w:rsidRDefault="00106BCD" w:rsidP="0061320E">
      <w:pPr>
        <w:rPr>
          <w:rFonts w:ascii="Times New Roman" w:hAnsi="Times New Roman"/>
          <w:sz w:val="26"/>
          <w:szCs w:val="26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F97846">
        <w:rPr>
          <w:b/>
          <w:sz w:val="26"/>
          <w:szCs w:val="26"/>
        </w:rPr>
        <w:t xml:space="preserve">           </w:t>
      </w:r>
      <w:r w:rsidRPr="00F97846">
        <w:rPr>
          <w:rFonts w:ascii="Times New Roman" w:hAnsi="Times New Roman"/>
          <w:sz w:val="26"/>
          <w:szCs w:val="26"/>
        </w:rPr>
        <w:t>Р.И. Стадлер</w:t>
      </w:r>
    </w:p>
    <w:p w:rsidR="00106BCD" w:rsidRDefault="00106BCD" w:rsidP="0061320E">
      <w:pPr>
        <w:rPr>
          <w:sz w:val="20"/>
        </w:rPr>
      </w:pPr>
    </w:p>
    <w:p w:rsidR="00106BCD" w:rsidRPr="0061320E" w:rsidRDefault="00106BCD" w:rsidP="0061320E">
      <w:pPr>
        <w:tabs>
          <w:tab w:val="left" w:pos="8445"/>
        </w:tabs>
        <w:rPr>
          <w:sz w:val="20"/>
        </w:rPr>
      </w:pPr>
      <w:r>
        <w:rPr>
          <w:sz w:val="20"/>
        </w:rPr>
        <w:tab/>
      </w:r>
    </w:p>
    <w:sectPr w:rsidR="00106BCD" w:rsidRPr="0061320E" w:rsidSect="001B57EE">
      <w:pgSz w:w="11906" w:h="16838"/>
      <w:pgMar w:top="1049" w:right="635" w:bottom="709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BCD" w:rsidRDefault="00106BCD" w:rsidP="001C3D24">
      <w:pPr>
        <w:spacing w:after="0" w:line="240" w:lineRule="auto"/>
      </w:pPr>
      <w:r>
        <w:separator/>
      </w:r>
    </w:p>
  </w:endnote>
  <w:endnote w:type="continuationSeparator" w:id="0">
    <w:p w:rsidR="00106BCD" w:rsidRDefault="00106BCD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BCD" w:rsidRDefault="00106BCD" w:rsidP="001C3D24">
      <w:pPr>
        <w:spacing w:after="0" w:line="240" w:lineRule="auto"/>
      </w:pPr>
      <w:r>
        <w:separator/>
      </w:r>
    </w:p>
  </w:footnote>
  <w:footnote w:type="continuationSeparator" w:id="0">
    <w:p w:rsidR="00106BCD" w:rsidRDefault="00106BCD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128AC"/>
    <w:rsid w:val="000138AE"/>
    <w:rsid w:val="000418AF"/>
    <w:rsid w:val="00082A4B"/>
    <w:rsid w:val="000953AF"/>
    <w:rsid w:val="000A5C77"/>
    <w:rsid w:val="000B491D"/>
    <w:rsid w:val="000E5F55"/>
    <w:rsid w:val="00106BCD"/>
    <w:rsid w:val="001147E3"/>
    <w:rsid w:val="00130497"/>
    <w:rsid w:val="001400A4"/>
    <w:rsid w:val="00150F7E"/>
    <w:rsid w:val="00151943"/>
    <w:rsid w:val="00153566"/>
    <w:rsid w:val="00155C10"/>
    <w:rsid w:val="001674FA"/>
    <w:rsid w:val="00174DA3"/>
    <w:rsid w:val="001947FC"/>
    <w:rsid w:val="001B0630"/>
    <w:rsid w:val="001B57EE"/>
    <w:rsid w:val="001C39EE"/>
    <w:rsid w:val="001C3D24"/>
    <w:rsid w:val="001D44D7"/>
    <w:rsid w:val="0020162E"/>
    <w:rsid w:val="00230D7A"/>
    <w:rsid w:val="00240B62"/>
    <w:rsid w:val="002463F1"/>
    <w:rsid w:val="00251BE6"/>
    <w:rsid w:val="002902A0"/>
    <w:rsid w:val="002D491F"/>
    <w:rsid w:val="0033671E"/>
    <w:rsid w:val="00336E3F"/>
    <w:rsid w:val="0037585F"/>
    <w:rsid w:val="00381119"/>
    <w:rsid w:val="00387A51"/>
    <w:rsid w:val="003B31F4"/>
    <w:rsid w:val="003C0B3F"/>
    <w:rsid w:val="003C24E4"/>
    <w:rsid w:val="003C4937"/>
    <w:rsid w:val="003C4B13"/>
    <w:rsid w:val="003C5407"/>
    <w:rsid w:val="003E3A39"/>
    <w:rsid w:val="003E4BED"/>
    <w:rsid w:val="004123C6"/>
    <w:rsid w:val="00422B77"/>
    <w:rsid w:val="00427309"/>
    <w:rsid w:val="00435090"/>
    <w:rsid w:val="00474F3E"/>
    <w:rsid w:val="004753FE"/>
    <w:rsid w:val="004812D1"/>
    <w:rsid w:val="00483925"/>
    <w:rsid w:val="004A2BF2"/>
    <w:rsid w:val="004D5B07"/>
    <w:rsid w:val="004D5DD6"/>
    <w:rsid w:val="004F553B"/>
    <w:rsid w:val="005011AA"/>
    <w:rsid w:val="00503AAD"/>
    <w:rsid w:val="005128D0"/>
    <w:rsid w:val="005136ED"/>
    <w:rsid w:val="0052772B"/>
    <w:rsid w:val="00531151"/>
    <w:rsid w:val="005649AA"/>
    <w:rsid w:val="005657FD"/>
    <w:rsid w:val="0057411D"/>
    <w:rsid w:val="005A471E"/>
    <w:rsid w:val="005B5B05"/>
    <w:rsid w:val="005C257F"/>
    <w:rsid w:val="005D282C"/>
    <w:rsid w:val="0061320E"/>
    <w:rsid w:val="00635E07"/>
    <w:rsid w:val="00645CB0"/>
    <w:rsid w:val="006A1055"/>
    <w:rsid w:val="006C509E"/>
    <w:rsid w:val="006F0726"/>
    <w:rsid w:val="00711AC6"/>
    <w:rsid w:val="00717739"/>
    <w:rsid w:val="00727FC2"/>
    <w:rsid w:val="00762E74"/>
    <w:rsid w:val="00796684"/>
    <w:rsid w:val="0081350D"/>
    <w:rsid w:val="008208D3"/>
    <w:rsid w:val="008249A4"/>
    <w:rsid w:val="008403DE"/>
    <w:rsid w:val="008638B8"/>
    <w:rsid w:val="00884F97"/>
    <w:rsid w:val="008943D9"/>
    <w:rsid w:val="008A20C8"/>
    <w:rsid w:val="008A558A"/>
    <w:rsid w:val="008B11D1"/>
    <w:rsid w:val="008D019D"/>
    <w:rsid w:val="008D3BDA"/>
    <w:rsid w:val="008D627E"/>
    <w:rsid w:val="008E6F5C"/>
    <w:rsid w:val="0090384F"/>
    <w:rsid w:val="00945F10"/>
    <w:rsid w:val="00973C0A"/>
    <w:rsid w:val="009827F8"/>
    <w:rsid w:val="00984D3C"/>
    <w:rsid w:val="0098752C"/>
    <w:rsid w:val="0099589C"/>
    <w:rsid w:val="009B7BA8"/>
    <w:rsid w:val="009C3C26"/>
    <w:rsid w:val="009C6942"/>
    <w:rsid w:val="009D789F"/>
    <w:rsid w:val="00A250BD"/>
    <w:rsid w:val="00A71913"/>
    <w:rsid w:val="00A74CB2"/>
    <w:rsid w:val="00A75AFB"/>
    <w:rsid w:val="00A805FA"/>
    <w:rsid w:val="00A863F8"/>
    <w:rsid w:val="00AE0D7F"/>
    <w:rsid w:val="00B20A9D"/>
    <w:rsid w:val="00B77A03"/>
    <w:rsid w:val="00B94A6A"/>
    <w:rsid w:val="00B979FB"/>
    <w:rsid w:val="00BC1C21"/>
    <w:rsid w:val="00BD35BB"/>
    <w:rsid w:val="00BD64A5"/>
    <w:rsid w:val="00C02D8B"/>
    <w:rsid w:val="00C25DD5"/>
    <w:rsid w:val="00C62E90"/>
    <w:rsid w:val="00C7435A"/>
    <w:rsid w:val="00C76ABD"/>
    <w:rsid w:val="00C81F41"/>
    <w:rsid w:val="00C84FAF"/>
    <w:rsid w:val="00CA11D8"/>
    <w:rsid w:val="00CA3B11"/>
    <w:rsid w:val="00CC3968"/>
    <w:rsid w:val="00CC6401"/>
    <w:rsid w:val="00CD0BCB"/>
    <w:rsid w:val="00CE137C"/>
    <w:rsid w:val="00CE2086"/>
    <w:rsid w:val="00D351A3"/>
    <w:rsid w:val="00D36E92"/>
    <w:rsid w:val="00D4014B"/>
    <w:rsid w:val="00D427E4"/>
    <w:rsid w:val="00D52929"/>
    <w:rsid w:val="00D55556"/>
    <w:rsid w:val="00D63018"/>
    <w:rsid w:val="00D73456"/>
    <w:rsid w:val="00D74CFB"/>
    <w:rsid w:val="00DA0EBB"/>
    <w:rsid w:val="00DA6323"/>
    <w:rsid w:val="00DC52C8"/>
    <w:rsid w:val="00DD0331"/>
    <w:rsid w:val="00DF5124"/>
    <w:rsid w:val="00E05035"/>
    <w:rsid w:val="00E23DAD"/>
    <w:rsid w:val="00E37E7E"/>
    <w:rsid w:val="00E40843"/>
    <w:rsid w:val="00E45420"/>
    <w:rsid w:val="00E472E2"/>
    <w:rsid w:val="00E53E75"/>
    <w:rsid w:val="00E6764A"/>
    <w:rsid w:val="00EB7F64"/>
    <w:rsid w:val="00EE63E1"/>
    <w:rsid w:val="00F31384"/>
    <w:rsid w:val="00F4282F"/>
    <w:rsid w:val="00F52FC2"/>
    <w:rsid w:val="00F71734"/>
    <w:rsid w:val="00F740B0"/>
    <w:rsid w:val="00F86C7E"/>
    <w:rsid w:val="00F97846"/>
    <w:rsid w:val="00FB6DD4"/>
    <w:rsid w:val="00FC4FFE"/>
    <w:rsid w:val="00FD1643"/>
    <w:rsid w:val="00FE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2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167</Words>
  <Characters>953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kolisnik</cp:lastModifiedBy>
  <cp:revision>9</cp:revision>
  <cp:lastPrinted>2013-03-27T09:53:00Z</cp:lastPrinted>
  <dcterms:created xsi:type="dcterms:W3CDTF">2013-03-25T04:51:00Z</dcterms:created>
  <dcterms:modified xsi:type="dcterms:W3CDTF">2013-03-28T06:23:00Z</dcterms:modified>
</cp:coreProperties>
</file>